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5637" w14:textId="77777777" w:rsidR="00AA3734" w:rsidRDefault="00AA3734" w:rsidP="00AA3734">
      <w:pPr>
        <w:pStyle w:val="NoSpacing"/>
      </w:pPr>
      <w:r>
        <w:rPr>
          <w:u w:val="single"/>
        </w:rPr>
        <w:t>Thomas SWYFT</w:t>
      </w:r>
      <w:r>
        <w:t xml:space="preserve">       (fl.1483)</w:t>
      </w:r>
    </w:p>
    <w:p w14:paraId="14111E60" w14:textId="77777777" w:rsidR="00AA3734" w:rsidRDefault="00AA3734" w:rsidP="00AA3734">
      <w:pPr>
        <w:pStyle w:val="NoSpacing"/>
      </w:pPr>
      <w:r>
        <w:t>of Lichfield, Staffordshire. Mercer.</w:t>
      </w:r>
    </w:p>
    <w:p w14:paraId="6FC70AA9" w14:textId="77777777" w:rsidR="00AA3734" w:rsidRDefault="00AA3734" w:rsidP="00AA3734">
      <w:pPr>
        <w:pStyle w:val="NoSpacing"/>
      </w:pPr>
    </w:p>
    <w:p w14:paraId="41F0E1AB" w14:textId="5053B2AB" w:rsidR="00AA3734" w:rsidRDefault="00AA3734" w:rsidP="00AA3734">
      <w:pPr>
        <w:pStyle w:val="NoSpacing"/>
      </w:pPr>
    </w:p>
    <w:p w14:paraId="58004903" w14:textId="77777777" w:rsidR="00F43C40" w:rsidRDefault="00F43C40" w:rsidP="00F43C40">
      <w:pPr>
        <w:pStyle w:val="NoSpacing"/>
      </w:pPr>
      <w:r>
        <w:t xml:space="preserve">  9 Jun.1467</w:t>
      </w:r>
      <w:r>
        <w:tab/>
        <w:t>He was pardoned outlawry for not appearing to answer John Smalwode(q.v.)</w:t>
      </w:r>
    </w:p>
    <w:p w14:paraId="35FA223D" w14:textId="6E5BE4E5" w:rsidR="00F43C40" w:rsidRDefault="00F43C40" w:rsidP="00AA3734">
      <w:pPr>
        <w:pStyle w:val="NoSpacing"/>
      </w:pPr>
      <w:r>
        <w:tab/>
      </w:r>
      <w:r>
        <w:tab/>
        <w:t>touching a trespass.   (C.P.R. 1467-77 p.2)</w:t>
      </w:r>
    </w:p>
    <w:p w14:paraId="510E22BB" w14:textId="77777777" w:rsidR="00AA3734" w:rsidRDefault="00AA3734" w:rsidP="00AA3734">
      <w:pPr>
        <w:rPr>
          <w:rFonts w:ascii="Times New Roman" w:hAnsi="Times New Roman" w:cs="Times New Roman"/>
        </w:rPr>
      </w:pPr>
      <w:r>
        <w:tab/>
      </w:r>
      <w:r w:rsidRPr="003C5A77">
        <w:rPr>
          <w:rFonts w:ascii="Times New Roman" w:hAnsi="Times New Roman" w:cs="Times New Roman"/>
        </w:rPr>
        <w:t>1483</w:t>
      </w:r>
      <w:r>
        <w:tab/>
      </w:r>
      <w:r>
        <w:rPr>
          <w:rFonts w:ascii="Times New Roman" w:hAnsi="Times New Roman" w:cs="Times New Roman"/>
        </w:rPr>
        <w:t>Sir John Bussy(q.v.) brought a plaint of debt against him.</w:t>
      </w:r>
    </w:p>
    <w:p w14:paraId="26572FF5" w14:textId="77777777" w:rsidR="00AA3734" w:rsidRDefault="00AA3734" w:rsidP="00AA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9D7A38A" w14:textId="77777777" w:rsidR="00AA3734" w:rsidRDefault="00AA3734" w:rsidP="00AA3734">
      <w:pPr>
        <w:rPr>
          <w:rFonts w:ascii="Times New Roman" w:hAnsi="Times New Roman" w:cs="Times New Roman"/>
        </w:rPr>
      </w:pPr>
    </w:p>
    <w:p w14:paraId="60A9E7A8" w14:textId="77777777" w:rsidR="00AA3734" w:rsidRDefault="00AA3734" w:rsidP="00AA3734">
      <w:pPr>
        <w:rPr>
          <w:rFonts w:ascii="Times New Roman" w:hAnsi="Times New Roman" w:cs="Times New Roman"/>
        </w:rPr>
      </w:pPr>
    </w:p>
    <w:p w14:paraId="7129020D" w14:textId="566927B7" w:rsidR="00AA3734" w:rsidRDefault="00AA3734" w:rsidP="00AA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2019</w:t>
      </w:r>
    </w:p>
    <w:p w14:paraId="1B258182" w14:textId="22C8731E" w:rsidR="00F43C40" w:rsidRDefault="00F43C40" w:rsidP="00AA37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October 2021</w:t>
      </w:r>
    </w:p>
    <w:p w14:paraId="4D40ADC0" w14:textId="77777777" w:rsidR="006B2F86" w:rsidRPr="00E71FC3" w:rsidRDefault="00F43C4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DB3AC" w14:textId="77777777" w:rsidR="00AA3734" w:rsidRDefault="00AA3734" w:rsidP="00E71FC3">
      <w:r>
        <w:separator/>
      </w:r>
    </w:p>
  </w:endnote>
  <w:endnote w:type="continuationSeparator" w:id="0">
    <w:p w14:paraId="1B2BDE58" w14:textId="77777777" w:rsidR="00AA3734" w:rsidRDefault="00AA37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6E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8941" w14:textId="77777777" w:rsidR="00AA3734" w:rsidRDefault="00AA3734" w:rsidP="00E71FC3">
      <w:r>
        <w:separator/>
      </w:r>
    </w:p>
  </w:footnote>
  <w:footnote w:type="continuationSeparator" w:id="0">
    <w:p w14:paraId="2073F0BD" w14:textId="77777777" w:rsidR="00AA3734" w:rsidRDefault="00AA37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34"/>
    <w:rsid w:val="001A7C09"/>
    <w:rsid w:val="00577BD5"/>
    <w:rsid w:val="00656CBA"/>
    <w:rsid w:val="006A1F77"/>
    <w:rsid w:val="00733BE7"/>
    <w:rsid w:val="00AA3734"/>
    <w:rsid w:val="00AB52E8"/>
    <w:rsid w:val="00B16D3F"/>
    <w:rsid w:val="00BB41AC"/>
    <w:rsid w:val="00E71FC3"/>
    <w:rsid w:val="00EF4813"/>
    <w:rsid w:val="00F4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BEB57"/>
  <w15:chartTrackingRefBased/>
  <w15:docId w15:val="{9CF98567-3240-4983-A376-971DD7D4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7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2019-06-04T19:34:00Z</dcterms:created>
  <dcterms:modified xsi:type="dcterms:W3CDTF">2021-10-15T07:06:00Z</dcterms:modified>
</cp:coreProperties>
</file>